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1F69A" w14:textId="5C0E064E" w:rsidR="00FC5F18" w:rsidRDefault="00FC5F18">
      <w:pPr>
        <w:rPr>
          <w:rFonts w:ascii="Arial" w:hAnsi="Arial" w:cs="Arial"/>
        </w:rPr>
      </w:pPr>
    </w:p>
    <w:p w14:paraId="3E454FC1" w14:textId="04116B78" w:rsidR="003E44C9" w:rsidRPr="00895949" w:rsidRDefault="003E44C9">
      <w:pPr>
        <w:rPr>
          <w:rFonts w:ascii="Arial" w:hAnsi="Arial" w:cs="Arial"/>
        </w:rPr>
      </w:pPr>
      <w:r>
        <w:rPr>
          <w:rFonts w:ascii="Arial" w:hAnsi="Arial" w:cs="Arial"/>
        </w:rPr>
        <w:softHyphen/>
      </w:r>
      <w:bookmarkStart w:id="0" w:name="_GoBack"/>
      <w:bookmarkEnd w:id="0"/>
    </w:p>
    <w:sectPr w:rsidR="003E44C9" w:rsidRPr="0089594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F9572" w14:textId="77777777" w:rsidR="003E44C9" w:rsidRDefault="003E44C9" w:rsidP="003E44C9">
      <w:pPr>
        <w:spacing w:after="0" w:line="240" w:lineRule="auto"/>
      </w:pPr>
      <w:r>
        <w:separator/>
      </w:r>
    </w:p>
  </w:endnote>
  <w:endnote w:type="continuationSeparator" w:id="0">
    <w:p w14:paraId="7900FAEE" w14:textId="77777777" w:rsidR="003E44C9" w:rsidRDefault="003E44C9" w:rsidP="003E4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2E92F" w14:textId="77777777" w:rsidR="003E44C9" w:rsidRDefault="003E44C9" w:rsidP="003E44C9">
      <w:pPr>
        <w:spacing w:after="0" w:line="240" w:lineRule="auto"/>
      </w:pPr>
      <w:r>
        <w:separator/>
      </w:r>
    </w:p>
  </w:footnote>
  <w:footnote w:type="continuationSeparator" w:id="0">
    <w:p w14:paraId="276CDB20" w14:textId="77777777" w:rsidR="003E44C9" w:rsidRDefault="003E44C9" w:rsidP="003E4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B4C70" w14:textId="37B0D295" w:rsidR="003E44C9" w:rsidRDefault="003E44C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BF2F0E" wp14:editId="54C311A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803515" cy="11035030"/>
          <wp:effectExtent l="0" t="0" r="6985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3515" cy="11035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DC"/>
    <w:rsid w:val="003E44C9"/>
    <w:rsid w:val="00895949"/>
    <w:rsid w:val="008B5FDC"/>
    <w:rsid w:val="00FC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5A92CA6"/>
  <w15:chartTrackingRefBased/>
  <w15:docId w15:val="{088C8BF3-7C8A-4CC7-A0FC-B5C91424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4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4C9"/>
  </w:style>
  <w:style w:type="paragraph" w:styleId="Footer">
    <w:name w:val="footer"/>
    <w:basedOn w:val="Normal"/>
    <w:link w:val="FooterChar"/>
    <w:uiPriority w:val="99"/>
    <w:unhideWhenUsed/>
    <w:rsid w:val="003E44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ARE">
  <a:themeElements>
    <a:clrScheme name="CARE">
      <a:dk1>
        <a:sysClr val="windowText" lastClr="000000"/>
      </a:dk1>
      <a:lt1>
        <a:sysClr val="window" lastClr="FFFFFF"/>
      </a:lt1>
      <a:dk2>
        <a:srgbClr val="00594C"/>
      </a:dk2>
      <a:lt2>
        <a:srgbClr val="E7E6E6"/>
      </a:lt2>
      <a:accent1>
        <a:srgbClr val="00A188"/>
      </a:accent1>
      <a:accent2>
        <a:srgbClr val="2EB135"/>
      </a:accent2>
      <a:accent3>
        <a:srgbClr val="616265"/>
      </a:accent3>
      <a:accent4>
        <a:srgbClr val="8B2346"/>
      </a:accent4>
      <a:accent5>
        <a:srgbClr val="E57200"/>
      </a:accent5>
      <a:accent6>
        <a:srgbClr val="512698"/>
      </a:accent6>
      <a:hlink>
        <a:srgbClr val="00594C"/>
      </a:hlink>
      <a:folHlink>
        <a:srgbClr val="00594C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ARE" id="{AE0793F6-D1C8-43BB-A95F-1FE3192F05DA}" vid="{4239B326-1ABA-43D5-B159-1A48D0CB09A5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Every Action Counts Word Template.dotx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Hurley, Lauren</dc:creator>
  <cp:keywords/>
  <dc:description/>
  <cp:lastModifiedBy>Hurley, Lauren</cp:lastModifiedBy>
  <cp:revision>2</cp:revision>
  <dcterms:created xsi:type="dcterms:W3CDTF">2021-06-09T09:48:00Z</dcterms:created>
  <dcterms:modified xsi:type="dcterms:W3CDTF">2021-06-09T09:48:00Z</dcterms:modified>
</cp:coreProperties>
</file>